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7F648A3" w:rsidR="009114DD" w:rsidRPr="005B1DF0" w:rsidRDefault="009114DD" w:rsidP="00EF4E96">
      <w:pPr>
        <w:jc w:val="both"/>
        <w:rPr>
          <w:b/>
          <w:strike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5B1DF0">
        <w:rPr>
          <w:b/>
          <w:color w:val="FF5200" w:themeColor="accent2"/>
          <w:sz w:val="36"/>
          <w:szCs w:val="36"/>
        </w:rPr>
        <w:t>názvem „</w:t>
      </w:r>
      <w:r w:rsidR="005B1DF0" w:rsidRPr="005B1DF0">
        <w:rPr>
          <w:b/>
          <w:color w:val="FF5200" w:themeColor="accent2"/>
          <w:sz w:val="36"/>
          <w:szCs w:val="36"/>
        </w:rPr>
        <w:t>Doplnění závor na přejezdech P1721 v km 196,926 trati Plzeň – Žatec</w:t>
      </w:r>
      <w:r w:rsidRPr="005B1DF0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5B1DF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E416F" w:rsidRPr="004E416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82127/2026-SŽ-GŘ-O15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CF535B1" w14:textId="79A874E6" w:rsidR="00BE13D6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8276368" w:history="1">
            <w:r w:rsidR="00BE13D6" w:rsidRPr="00002B1D">
              <w:rPr>
                <w:rStyle w:val="Hypertextovodkaz"/>
              </w:rPr>
              <w:t>Kapitola č. 1 Všeobecné informace o dodavateli</w:t>
            </w:r>
            <w:r w:rsidR="00BE13D6">
              <w:rPr>
                <w:noProof/>
                <w:webHidden/>
              </w:rPr>
              <w:tab/>
            </w:r>
            <w:r w:rsidR="00BE13D6">
              <w:rPr>
                <w:noProof/>
                <w:webHidden/>
              </w:rPr>
              <w:fldChar w:fldCharType="begin"/>
            </w:r>
            <w:r w:rsidR="00BE13D6">
              <w:rPr>
                <w:noProof/>
                <w:webHidden/>
              </w:rPr>
              <w:instrText xml:space="preserve"> PAGEREF _Toc228276368 \h </w:instrText>
            </w:r>
            <w:r w:rsidR="00BE13D6">
              <w:rPr>
                <w:noProof/>
                <w:webHidden/>
              </w:rPr>
            </w:r>
            <w:r w:rsidR="00BE13D6"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2</w:t>
            </w:r>
            <w:r w:rsidR="00BE13D6">
              <w:rPr>
                <w:noProof/>
                <w:webHidden/>
              </w:rPr>
              <w:fldChar w:fldCharType="end"/>
            </w:r>
          </w:hyperlink>
        </w:p>
        <w:p w14:paraId="6619CC12" w14:textId="5C02C507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69" w:history="1">
            <w:r w:rsidRPr="00002B1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6C9A6" w14:textId="609AF44F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0" w:history="1">
            <w:r w:rsidRPr="00002B1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2A97E" w14:textId="720BC2AA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1" w:history="1">
            <w:r w:rsidRPr="00002B1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D057D" w14:textId="06A507A6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2" w:history="1">
            <w:r w:rsidRPr="00002B1D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86786" w14:textId="49F958BB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3" w:history="1">
            <w:r w:rsidRPr="00002B1D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854B9" w14:textId="7A78BD86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4" w:history="1">
            <w:r w:rsidRPr="00002B1D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71D44" w14:textId="75208810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5" w:history="1">
            <w:r w:rsidRPr="00002B1D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A8E72" w14:textId="43487DD4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6" w:history="1">
            <w:r w:rsidRPr="00002B1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795F7" w14:textId="48C8B533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7" w:history="1">
            <w:r w:rsidRPr="00002B1D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0E399" w14:textId="13767D87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8" w:history="1">
            <w:r w:rsidRPr="00002B1D">
              <w:rPr>
                <w:rStyle w:val="Hypertextovodkaz"/>
              </w:rPr>
              <w:t>Kapitola č. 11 N</w:t>
            </w:r>
            <w:r>
              <w:rPr>
                <w:rStyle w:val="Hypertextovodkaz"/>
              </w:rPr>
              <w:t>e</w:t>
            </w:r>
            <w:r w:rsidRPr="00002B1D">
              <w:rPr>
                <w:rStyle w:val="Hypertextovodkaz"/>
              </w:rPr>
              <w:t>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82745" w14:textId="2CEDA21F" w:rsidR="00BE13D6" w:rsidRDefault="00BE13D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276379" w:history="1">
            <w:r w:rsidRPr="00002B1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_Toc228276379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416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36D74EDE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8276368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8276369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8276370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8276371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58FC305" w:rsidR="00D6532E" w:rsidRPr="006564BB" w:rsidRDefault="00D6532E" w:rsidP="00EF4E96">
      <w:pPr>
        <w:pStyle w:val="Nadpisbezsl1-1"/>
        <w:jc w:val="both"/>
      </w:pPr>
      <w:bookmarkStart w:id="8" w:name="_Toc228276372"/>
      <w:r>
        <w:lastRenderedPageBreak/>
        <w:t xml:space="preserve">kapitola č. </w:t>
      </w:r>
      <w:r w:rsidR="00D84A9C">
        <w:t xml:space="preserve">5 </w:t>
      </w:r>
      <w:r w:rsidR="005B1DF0" w:rsidRPr="005B1DF0">
        <w:t>Neobsazeno</w:t>
      </w:r>
      <w:bookmarkEnd w:id="8"/>
    </w:p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28276373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390154C0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4D103A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</w:t>
            </w:r>
            <w:r w:rsidR="00DD63D8" w:rsidRPr="004D103A">
              <w:rPr>
                <w:b/>
              </w:rPr>
              <w:t>dodavatel poskytl** za posledních 5 let v Kč*** bez</w:t>
            </w:r>
            <w:r w:rsidR="00DD63D8" w:rsidRPr="00AD792A">
              <w:rPr>
                <w:b/>
              </w:rPr>
              <w:t xml:space="preserve">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23654BB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28276374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28276375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114D7247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28276376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28276377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8786218" w:rsidR="00066766" w:rsidRDefault="00EB5220" w:rsidP="00EB5220">
      <w:pPr>
        <w:pStyle w:val="Nadpisbezsl1-1"/>
      </w:pPr>
      <w:bookmarkStart w:id="14" w:name="_Toc228276378"/>
      <w:r>
        <w:lastRenderedPageBreak/>
        <w:t xml:space="preserve">Kapitola č. </w:t>
      </w:r>
      <w:r w:rsidR="00D84A9C">
        <w:t xml:space="preserve">11 </w:t>
      </w:r>
      <w:r w:rsidR="004D103A">
        <w:t>NEobsazeno</w:t>
      </w:r>
      <w:bookmarkEnd w:id="14"/>
    </w:p>
    <w:p w14:paraId="56257118" w14:textId="500C1C27" w:rsidR="00EB5220" w:rsidRPr="00D36729" w:rsidRDefault="00EB5220" w:rsidP="00EB5220">
      <w:pPr>
        <w:jc w:val="both"/>
        <w:rPr>
          <w:rFonts w:ascii="Verdana" w:hAnsi="Verdana"/>
        </w:rPr>
      </w:pPr>
    </w:p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28276379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70F1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70F1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B9BDA" w14:textId="77777777" w:rsidR="00570F1D" w:rsidRDefault="00570F1D" w:rsidP="00962258">
      <w:pPr>
        <w:spacing w:after="0" w:line="240" w:lineRule="auto"/>
      </w:pPr>
      <w:r>
        <w:separator/>
      </w:r>
    </w:p>
  </w:endnote>
  <w:endnote w:type="continuationSeparator" w:id="0">
    <w:p w14:paraId="4B458E6D" w14:textId="77777777" w:rsidR="00570F1D" w:rsidRDefault="00570F1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DC828" w14:textId="77777777" w:rsidR="00570F1D" w:rsidRDefault="00570F1D" w:rsidP="00962258">
      <w:pPr>
        <w:spacing w:after="0" w:line="240" w:lineRule="auto"/>
      </w:pPr>
      <w:r>
        <w:separator/>
      </w:r>
    </w:p>
  </w:footnote>
  <w:footnote w:type="continuationSeparator" w:id="0">
    <w:p w14:paraId="5E475837" w14:textId="77777777" w:rsidR="00570F1D" w:rsidRDefault="00570F1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5C8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103A"/>
    <w:rsid w:val="004D3B30"/>
    <w:rsid w:val="004D40E9"/>
    <w:rsid w:val="004D6AEB"/>
    <w:rsid w:val="004D7770"/>
    <w:rsid w:val="004D78D3"/>
    <w:rsid w:val="004E39D9"/>
    <w:rsid w:val="004E416F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24A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0F1D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1DF0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A32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127B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76B70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2C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13D6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2DB7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2641A4"/>
    <w:rsid w:val="002E55C8"/>
    <w:rsid w:val="00374734"/>
    <w:rsid w:val="00376800"/>
    <w:rsid w:val="0045525D"/>
    <w:rsid w:val="004B48D8"/>
    <w:rsid w:val="005024AE"/>
    <w:rsid w:val="00581789"/>
    <w:rsid w:val="00592296"/>
    <w:rsid w:val="006B7641"/>
    <w:rsid w:val="006C6A0E"/>
    <w:rsid w:val="00746B38"/>
    <w:rsid w:val="007C641A"/>
    <w:rsid w:val="007E36E6"/>
    <w:rsid w:val="008211BB"/>
    <w:rsid w:val="00925D65"/>
    <w:rsid w:val="00956C46"/>
    <w:rsid w:val="00976B70"/>
    <w:rsid w:val="00AC4100"/>
    <w:rsid w:val="00BC73A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78</TotalTime>
  <Pages>15</Pages>
  <Words>3231</Words>
  <Characters>19067</Characters>
  <Application>Microsoft Office Word</Application>
  <DocSecurity>0</DocSecurity>
  <Lines>158</Lines>
  <Paragraphs>44</Paragraphs>
  <ScaleCrop>false</ScaleCrop>
  <Company>SŽDC s.o.</Company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Vondráková Veronika, Ing.</cp:lastModifiedBy>
  <cp:revision>80</cp:revision>
  <cp:lastPrinted>2019-03-07T14:42:00Z</cp:lastPrinted>
  <dcterms:created xsi:type="dcterms:W3CDTF">2025-08-26T09:04:00Z</dcterms:created>
  <dcterms:modified xsi:type="dcterms:W3CDTF">2026-05-06T11:15:00Z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